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Default="006764AC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8658225</wp:posOffset>
                </wp:positionH>
                <wp:positionV relativeFrom="paragraph">
                  <wp:posOffset>276225</wp:posOffset>
                </wp:positionV>
                <wp:extent cx="523875" cy="361950"/>
                <wp:effectExtent l="38100" t="19050" r="47625" b="38100"/>
                <wp:wrapNone/>
                <wp:docPr id="2" name="5-Point Sta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61950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03EC0E" id="5-Point Star 2" o:spid="_x0000_s1026" style="position:absolute;margin-left:681.75pt;margin-top:21.75pt;width:41.25pt;height:28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523875,36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" path="m1,138252r200103,1l261938,r61833,138253l523874,138252,361987,223696r61836,138253l261938,276503,100052,361949,161888,223696,1,138252xe" fillcolor="yellow" strokecolor="#1f4d78 [1604]" strokeweight="1pt">
                <v:stroke joinstyle="miter"/>
                <v:path arrowok="t" o:connecttype="custom" o:connectlocs="1,138252;200104,138253;261938,0;323771,138253;523874,138252;361987,223696;423823,361949;261938,276503;100052,361949;161888,223696;1,138252" o:connectangles="0,0,0,0,0,0,0,0,0,0,0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7143750</wp:posOffset>
                </wp:positionH>
                <wp:positionV relativeFrom="paragraph">
                  <wp:posOffset>228600</wp:posOffset>
                </wp:positionV>
                <wp:extent cx="2133600" cy="476250"/>
                <wp:effectExtent l="0" t="0" r="1905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764AC" w:rsidRPr="006764AC" w:rsidRDefault="006764AC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>3</w:t>
                            </w:r>
                            <w:r w:rsidRPr="006764AC">
                              <w:rPr>
                                <w:rFonts w:ascii="Comic Sans MS" w:hAnsi="Comic Sans MS"/>
                                <w:noProof/>
                                <w:sz w:val="44"/>
                                <w:szCs w:val="44"/>
                                <w:lang w:eastAsia="en-GB"/>
                              </w:rPr>
                              <w:drawing>
                                <wp:inline distT="0" distB="0" distL="0" distR="0">
                                  <wp:extent cx="561975" cy="381000"/>
                                  <wp:effectExtent l="0" t="0" r="9525" b="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1975" cy="381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6764AC">
                              <w:rPr>
                                <w:rFonts w:ascii="Comic Sans MS" w:hAnsi="Comic Sans MS"/>
                                <w:noProof/>
                                <w:sz w:val="44"/>
                                <w:szCs w:val="44"/>
                                <w:lang w:eastAsia="en-GB"/>
                              </w:rPr>
                              <w:drawing>
                                <wp:inline distT="0" distB="0" distL="0" distR="0">
                                  <wp:extent cx="561975" cy="381000"/>
                                  <wp:effectExtent l="0" t="0" r="9525" b="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61975" cy="3810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62.5pt;margin-top:18pt;width:168pt;height:3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">
                <v:textbox>
                  <w:txbxContent>
                    <w:p w:rsidR="006764AC" w:rsidRPr="006764AC" w:rsidRDefault="006764AC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>
                        <w:rPr>
                          <w:rFonts w:ascii="Comic Sans MS" w:hAnsi="Comic Sans MS"/>
                          <w:sz w:val="44"/>
                          <w:szCs w:val="44"/>
                        </w:rPr>
                        <w:t>3</w:t>
                      </w:r>
                      <w:r w:rsidRPr="006764AC">
                        <w:rPr>
                          <w:rFonts w:ascii="Comic Sans MS" w:hAnsi="Comic Sans MS"/>
                          <w:noProof/>
                          <w:sz w:val="44"/>
                          <w:szCs w:val="44"/>
                          <w:lang w:eastAsia="en-GB"/>
                        </w:rPr>
                        <w:drawing>
                          <wp:inline distT="0" distB="0" distL="0" distR="0">
                            <wp:extent cx="561975" cy="381000"/>
                            <wp:effectExtent l="0" t="0" r="9525" b="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1975" cy="381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6764AC">
                        <w:rPr>
                          <w:rFonts w:ascii="Comic Sans MS" w:hAnsi="Comic Sans MS"/>
                          <w:noProof/>
                          <w:sz w:val="44"/>
                          <w:szCs w:val="44"/>
                          <w:lang w:eastAsia="en-GB"/>
                        </w:rPr>
                        <w:drawing>
                          <wp:inline distT="0" distB="0" distL="0" distR="0">
                            <wp:extent cx="561975" cy="381000"/>
                            <wp:effectExtent l="0" t="0" r="9525" b="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61975" cy="381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0" w:name="_GoBack"/>
      <w:r>
        <w:rPr>
          <w:noProof/>
          <w:lang w:eastAsia="en-GB"/>
        </w:rPr>
        <w:drawing>
          <wp:inline distT="0" distB="0" distL="0" distR="0" wp14:anchorId="0E17A0F7" wp14:editId="4C8179A0">
            <wp:extent cx="9618595" cy="4981575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631124" cy="4988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81C71" w:rsidSect="006764A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4AC"/>
    <w:rsid w:val="006764AC"/>
    <w:rsid w:val="0069105C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71C108"/>
  <w15:chartTrackingRefBased/>
  <w15:docId w15:val="{6B089D10-38A2-408A-AB1C-4FF5A6105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DEEC65ED</Template>
  <TotalTime>3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2020-04-24T09:38:00Z</dcterms:created>
  <dcterms:modified xsi:type="dcterms:W3CDTF">2020-04-24T09:41:00Z</dcterms:modified>
</cp:coreProperties>
</file>